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15249" w14:textId="77777777" w:rsidR="00304845" w:rsidRDefault="00304845" w:rsidP="00304845">
      <w:pPr>
        <w:spacing w:before="0"/>
      </w:pPr>
    </w:p>
    <w:p w14:paraId="672A6659" w14:textId="72AD2354" w:rsidR="00AC67F0" w:rsidRPr="00F73F57" w:rsidRDefault="001B0371" w:rsidP="00304845">
      <w:pPr>
        <w:spacing w:before="0"/>
      </w:pPr>
      <w:r w:rsidRPr="00F73F57">
        <w:t>KLASA:</w:t>
      </w:r>
    </w:p>
    <w:p w14:paraId="49D954D1" w14:textId="6F1148EF" w:rsidR="001B0371" w:rsidRPr="00F73F57" w:rsidRDefault="001B0371" w:rsidP="00304845">
      <w:pPr>
        <w:spacing w:before="0"/>
      </w:pPr>
      <w:r w:rsidRPr="00F73F57">
        <w:t>URBROJ:</w:t>
      </w:r>
    </w:p>
    <w:p w14:paraId="7A360E6B" w14:textId="77777777" w:rsidR="001B0371" w:rsidRPr="00F73F57" w:rsidRDefault="001B0371" w:rsidP="00304845">
      <w:pPr>
        <w:spacing w:before="0"/>
      </w:pPr>
    </w:p>
    <w:p w14:paraId="6E6359BC" w14:textId="0527FCB4" w:rsidR="004B20D0" w:rsidRDefault="004B20D0" w:rsidP="00304845">
      <w:pPr>
        <w:spacing w:before="0"/>
      </w:pPr>
      <w:r w:rsidRPr="00F73F57">
        <w:t>Na temelju članka 34. stavka 1. Statuta Sveučilišta u Splitu, Senat Sveučilišta u Splitu</w:t>
      </w:r>
      <w:r w:rsidR="00304845">
        <w:t xml:space="preserve">, </w:t>
      </w:r>
      <w:r w:rsidR="00304845" w:rsidRPr="00304845">
        <w:t>OIB: 29845096215</w:t>
      </w:r>
      <w:r w:rsidR="00304845">
        <w:t xml:space="preserve">, </w:t>
      </w:r>
      <w:r w:rsidRPr="00F73F57">
        <w:t xml:space="preserve">na svojoj 77. sjednici održanoj dana </w:t>
      </w:r>
      <w:r w:rsidR="00304845">
        <w:t>_________</w:t>
      </w:r>
      <w:r w:rsidRPr="00F73F57">
        <w:t xml:space="preserve"> 2022. </w:t>
      </w:r>
      <w:r w:rsidR="00304845">
        <w:t xml:space="preserve">godine </w:t>
      </w:r>
      <w:r w:rsidRPr="00F73F57">
        <w:t>donosi</w:t>
      </w:r>
    </w:p>
    <w:p w14:paraId="6A162CE0" w14:textId="77777777" w:rsidR="00304845" w:rsidRPr="00F73F57" w:rsidRDefault="00304845" w:rsidP="00304845">
      <w:pPr>
        <w:spacing w:before="0"/>
      </w:pPr>
    </w:p>
    <w:p w14:paraId="74767BBA" w14:textId="07E416A3" w:rsidR="004B20D0" w:rsidRPr="00F73F57" w:rsidRDefault="00F73F57" w:rsidP="00304845">
      <w:pPr>
        <w:spacing w:before="0"/>
        <w:jc w:val="center"/>
      </w:pPr>
      <w:r w:rsidRPr="00F73F57">
        <w:rPr>
          <w:b/>
          <w:bCs/>
        </w:rPr>
        <w:br/>
      </w:r>
      <w:r w:rsidR="004B20D0" w:rsidRPr="00F73F57">
        <w:rPr>
          <w:b/>
          <w:bCs/>
        </w:rPr>
        <w:t>“Politiku za osiguranje očuvanja, obnovu i održivo korištenje kopnenih ekosustava povezanih sa Sveučilištem</w:t>
      </w:r>
      <w:r w:rsidR="00CF3AE4">
        <w:rPr>
          <w:b/>
          <w:bCs/>
        </w:rPr>
        <w:t xml:space="preserve"> u Splitu</w:t>
      </w:r>
      <w:r w:rsidR="004B20D0" w:rsidRPr="00F73F57">
        <w:rPr>
          <w:b/>
          <w:bCs/>
        </w:rPr>
        <w:t>”</w:t>
      </w:r>
    </w:p>
    <w:p w14:paraId="00758749" w14:textId="77777777" w:rsidR="004B20D0" w:rsidRPr="00F73F57" w:rsidRDefault="004B20D0" w:rsidP="00304845">
      <w:pPr>
        <w:spacing w:before="0"/>
        <w:jc w:val="center"/>
      </w:pPr>
      <w:r w:rsidRPr="00F73F57">
        <w:rPr>
          <w:b/>
          <w:bCs/>
        </w:rPr>
        <w:t>u skladu s ciljevima održivog razvoja Ujedinjenih naroda</w:t>
      </w:r>
    </w:p>
    <w:p w14:paraId="60E2EAAC" w14:textId="77777777" w:rsidR="00304845" w:rsidRDefault="00F73F57" w:rsidP="00304845">
      <w:pPr>
        <w:spacing w:before="0"/>
      </w:pPr>
      <w:r w:rsidRPr="00F73F57">
        <w:br/>
      </w:r>
    </w:p>
    <w:p w14:paraId="4CC55724" w14:textId="2E7C9374" w:rsidR="004B20D0" w:rsidRPr="00F73F57" w:rsidRDefault="004B20D0" w:rsidP="00304845">
      <w:pPr>
        <w:spacing w:before="0"/>
      </w:pPr>
      <w:r w:rsidRPr="00F73F57">
        <w:t xml:space="preserve">Oslanjajući se na </w:t>
      </w:r>
      <w:r w:rsidRPr="00F73F57">
        <w:rPr>
          <w:shd w:val="clear" w:color="auto" w:fill="FFFFFF"/>
        </w:rPr>
        <w:t>Strategiju i akcijski plan zaštite prirode Republike Hrvatske za razdoblje od 2017. do 2025. godine</w:t>
      </w:r>
      <w:r w:rsidRPr="00F73F57">
        <w:t xml:space="preserve"> i Prijedlog Uredbe Europskog parlamenta i Vijeća o obnovi prirode COM (2022) 304 te imajući u vidu potrebu za obnavljanje</w:t>
      </w:r>
      <w:r w:rsidR="00CB1703">
        <w:t>m</w:t>
      </w:r>
      <w:r w:rsidRPr="00F73F57">
        <w:t xml:space="preserve"> i promicanje</w:t>
      </w:r>
      <w:r w:rsidR="00CB1703">
        <w:t>m</w:t>
      </w:r>
      <w:r w:rsidRPr="00F73F57">
        <w:t xml:space="preserve"> održivog korištenja kopnenih ekosustava, Sveučilište u Splitu predano radi na a</w:t>
      </w:r>
      <w:r w:rsidRPr="00F73F57">
        <w:rPr>
          <w:shd w:val="clear" w:color="auto" w:fill="FFFFFF"/>
        </w:rPr>
        <w:t xml:space="preserve">ktivnostima i mjerama očuvanja i </w:t>
      </w:r>
      <w:r w:rsidRPr="00F73F57">
        <w:t>održivog korištenja kopnenih ekosustava povezanih sa Sveučilištem</w:t>
      </w:r>
      <w:r w:rsidR="007D462E">
        <w:t xml:space="preserve"> u Splitu</w:t>
      </w:r>
      <w:r w:rsidRPr="00F73F57">
        <w:t xml:space="preserve"> (primjerice Botanički vrt Prirodoslovno</w:t>
      </w:r>
      <w:r w:rsidR="00B35169">
        <w:t>-</w:t>
      </w:r>
      <w:r w:rsidRPr="00F73F57">
        <w:t xml:space="preserve">matematičkog fakulteta </w:t>
      </w:r>
      <w:r w:rsidR="00295B97">
        <w:t xml:space="preserve">u Splitu </w:t>
      </w:r>
      <w:r w:rsidRPr="00F73F57">
        <w:t>na Marjanu).</w:t>
      </w:r>
    </w:p>
    <w:p w14:paraId="639652C5" w14:textId="77777777" w:rsidR="00304845" w:rsidRDefault="00304845" w:rsidP="00304845">
      <w:pPr>
        <w:spacing w:before="0"/>
      </w:pPr>
    </w:p>
    <w:p w14:paraId="49ACD68C" w14:textId="2C8DBB91" w:rsidR="004B20D0" w:rsidRPr="00F73F57" w:rsidRDefault="004B20D0" w:rsidP="00304845">
      <w:pPr>
        <w:spacing w:before="0"/>
      </w:pPr>
      <w:r w:rsidRPr="00F73F57">
        <w:t>Vrijeme u kojem živimo obilježeno je izumiranjem vrsta, klimatskim promjenama i fizičkim promjenama na površini Zemlje. Ljudski utjecaj na prirodne procese je značajan, a kao r</w:t>
      </w:r>
      <w:r w:rsidR="00613B79">
        <w:t>ezultat gospodarskih aktivnosti</w:t>
      </w:r>
      <w:r w:rsidRPr="00F73F57">
        <w:t xml:space="preserve"> drastično je izmijenjeno prirodno okruženje.</w:t>
      </w:r>
    </w:p>
    <w:p w14:paraId="1FDD2D6B" w14:textId="77777777" w:rsidR="00304845" w:rsidRDefault="00304845" w:rsidP="00304845">
      <w:pPr>
        <w:spacing w:before="0"/>
      </w:pPr>
    </w:p>
    <w:p w14:paraId="06AF83DE" w14:textId="17BC492D" w:rsidR="004B20D0" w:rsidRPr="00F73F57" w:rsidRDefault="004B20D0" w:rsidP="00304845">
      <w:pPr>
        <w:spacing w:before="0"/>
      </w:pPr>
      <w:r w:rsidRPr="00F73F57">
        <w:t>Sveučilište u Splitu usmjereno je na:</w:t>
      </w:r>
    </w:p>
    <w:p w14:paraId="1662884F" w14:textId="3836BADF" w:rsidR="004B20D0" w:rsidRPr="00F73F57" w:rsidRDefault="004B20D0" w:rsidP="00304845">
      <w:pPr>
        <w:numPr>
          <w:ilvl w:val="0"/>
          <w:numId w:val="7"/>
        </w:numPr>
        <w:spacing w:before="0"/>
        <w:textAlignment w:val="baseline"/>
        <w:rPr>
          <w:rFonts w:ascii="Arial" w:hAnsi="Arial" w:cs="Arial"/>
        </w:rPr>
      </w:pPr>
      <w:r w:rsidRPr="00F73F57">
        <w:t xml:space="preserve">provođenje aktivnosti koje življenje u kampusu i kopnenim ekosustavima povezanim sa Sveučilištem </w:t>
      </w:r>
      <w:r w:rsidR="00F73F57" w:rsidRPr="00F73F57">
        <w:t xml:space="preserve">u Splitu </w:t>
      </w:r>
      <w:r w:rsidRPr="00F73F57">
        <w:t>čine održivim bez narušavanja okoline, kao i na stvaranje svijesti o istom</w:t>
      </w:r>
      <w:r w:rsidR="00E15562" w:rsidRPr="00F73F57">
        <w:t>,</w:t>
      </w:r>
    </w:p>
    <w:p w14:paraId="5D13FC10" w14:textId="30D5BD8F" w:rsidR="004B20D0" w:rsidRPr="00F73F57" w:rsidRDefault="004B20D0" w:rsidP="00304845">
      <w:pPr>
        <w:numPr>
          <w:ilvl w:val="0"/>
          <w:numId w:val="7"/>
        </w:numPr>
        <w:spacing w:before="0"/>
        <w:textAlignment w:val="baseline"/>
        <w:rPr>
          <w:rFonts w:ascii="Arial" w:hAnsi="Arial" w:cs="Arial"/>
        </w:rPr>
      </w:pPr>
      <w:r w:rsidRPr="00F73F57">
        <w:t>očuvanju biološke raznolikosti i postupanju prema zaštićenim vrstama i staništima sukladno Crvenom popisu Međunarodne udruge za očuvanje prirode i prirodnih bogatstava (IUCN - International Union for Conservation of Nature and Natural Resources)</w:t>
      </w:r>
      <w:r w:rsidR="00E15562" w:rsidRPr="00F73F57">
        <w:t>,</w:t>
      </w:r>
    </w:p>
    <w:p w14:paraId="62B9E8F2" w14:textId="3981888C" w:rsidR="004B20D0" w:rsidRPr="00F73F57" w:rsidRDefault="004B20D0" w:rsidP="00304845">
      <w:pPr>
        <w:numPr>
          <w:ilvl w:val="0"/>
          <w:numId w:val="7"/>
        </w:numPr>
        <w:spacing w:before="0"/>
        <w:textAlignment w:val="baseline"/>
        <w:rPr>
          <w:rFonts w:ascii="Arial" w:hAnsi="Arial" w:cs="Arial"/>
        </w:rPr>
      </w:pPr>
      <w:r w:rsidRPr="00F73F57">
        <w:t>uvođenju mjera za sprječavanje unošenja i smanjenje utjecaja invazivnih vrsta na kopnene i vodene ekosustave te kontrolu ili iskorjenjivanje tih vrsta</w:t>
      </w:r>
      <w:r w:rsidR="00E15562" w:rsidRPr="00F73F57">
        <w:t>.</w:t>
      </w:r>
    </w:p>
    <w:p w14:paraId="1B847B4C" w14:textId="77777777" w:rsidR="00304845" w:rsidRDefault="00304845" w:rsidP="00304845">
      <w:pPr>
        <w:spacing w:before="0"/>
      </w:pPr>
    </w:p>
    <w:p w14:paraId="112A84C7" w14:textId="56C945DC" w:rsidR="004B20D0" w:rsidRPr="00F73F57" w:rsidRDefault="004B20D0" w:rsidP="00304845">
      <w:pPr>
        <w:spacing w:before="0"/>
      </w:pPr>
      <w:r w:rsidRPr="00F73F57">
        <w:t>Svrha ove politike je zaštititi, obnoviti i promicati održivo korištenje kopnenih ekosustava, održivo upravljati te zaustaviti degradaciju zemljišta i gubitak bioraznolikosti zbog ljudskih aktivnosti koje se odvijaju na područjima povezanim sa Sveučilištem</w:t>
      </w:r>
      <w:r w:rsidR="00F73F57" w:rsidRPr="00F73F57">
        <w:t xml:space="preserve"> u Splitu</w:t>
      </w:r>
      <w:r w:rsidRPr="00F73F57">
        <w:t>.</w:t>
      </w:r>
    </w:p>
    <w:p w14:paraId="38837AD6" w14:textId="77777777" w:rsidR="00304845" w:rsidRDefault="00304845" w:rsidP="00304845">
      <w:pPr>
        <w:spacing w:before="0"/>
      </w:pPr>
    </w:p>
    <w:p w14:paraId="25FE4BA3" w14:textId="447ADD2A" w:rsidR="00B370B9" w:rsidRPr="00F73F57" w:rsidRDefault="004B20D0" w:rsidP="00304845">
      <w:pPr>
        <w:spacing w:before="0"/>
      </w:pPr>
      <w:r w:rsidRPr="00F73F57">
        <w:t xml:space="preserve">Ova politika odnosi se na sve koji su povezani sa sveučilišnom zajednicom, uključujući studente, zaposlenike, ugovorne zaposlenike, dobavljače i posjetitelje. Potrebna je suradnja svih sastavnica </w:t>
      </w:r>
      <w:r w:rsidR="006501A0">
        <w:t>S</w:t>
      </w:r>
      <w:r w:rsidRPr="00F73F57">
        <w:t xml:space="preserve">veučilišta </w:t>
      </w:r>
      <w:r w:rsidR="006501A0">
        <w:t xml:space="preserve">u Splitu </w:t>
      </w:r>
      <w:r w:rsidRPr="00F73F57">
        <w:t>kako bi se osigurao zdrav okoliš za sve.</w:t>
      </w:r>
    </w:p>
    <w:p w14:paraId="78619E37" w14:textId="54821D4A" w:rsidR="002C0EA8" w:rsidRPr="00F73F57" w:rsidRDefault="002C0EA8" w:rsidP="00304845">
      <w:pPr>
        <w:spacing w:before="0"/>
        <w:jc w:val="left"/>
      </w:pPr>
    </w:p>
    <w:p w14:paraId="0F3A26CB" w14:textId="77777777" w:rsidR="00F73F57" w:rsidRPr="00F73F57" w:rsidRDefault="00F73F57" w:rsidP="00304845">
      <w:pPr>
        <w:spacing w:before="0"/>
        <w:jc w:val="left"/>
      </w:pPr>
    </w:p>
    <w:p w14:paraId="44EEF2EB" w14:textId="77777777" w:rsidR="00F73F57" w:rsidRPr="00F73F57" w:rsidRDefault="00F73F57" w:rsidP="00304845">
      <w:pPr>
        <w:spacing w:before="0"/>
        <w:ind w:left="4508" w:firstLine="256"/>
        <w:jc w:val="center"/>
        <w:rPr>
          <w:b/>
          <w:spacing w:val="40"/>
        </w:rPr>
      </w:pPr>
      <w:r w:rsidRPr="00F73F57">
        <w:rPr>
          <w:b/>
          <w:spacing w:val="40"/>
        </w:rPr>
        <w:t>REKTOR</w:t>
      </w:r>
    </w:p>
    <w:p w14:paraId="19B7C4EB" w14:textId="77777777" w:rsidR="00304845" w:rsidRPr="00304845" w:rsidRDefault="00304845" w:rsidP="00304845">
      <w:pPr>
        <w:spacing w:before="0"/>
        <w:ind w:left="4508" w:firstLine="256"/>
        <w:jc w:val="center"/>
        <w:rPr>
          <w:sz w:val="12"/>
          <w:szCs w:val="12"/>
        </w:rPr>
      </w:pPr>
    </w:p>
    <w:p w14:paraId="1EAA8843" w14:textId="270C30C5" w:rsidR="00F73F57" w:rsidRPr="00F73F57" w:rsidRDefault="00F73F57" w:rsidP="00304845">
      <w:pPr>
        <w:spacing w:before="0"/>
        <w:ind w:left="4508" w:firstLine="256"/>
        <w:jc w:val="center"/>
      </w:pPr>
      <w:r w:rsidRPr="00F73F57">
        <w:t>prof. dr. sc. Dragan Ljutić</w:t>
      </w:r>
    </w:p>
    <w:sectPr w:rsidR="00F73F57" w:rsidRPr="00F73F57" w:rsidSect="004F00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FE0E1" w14:textId="77777777" w:rsidR="006D2011" w:rsidRDefault="006D2011">
      <w:r>
        <w:separator/>
      </w:r>
    </w:p>
  </w:endnote>
  <w:endnote w:type="continuationSeparator" w:id="0">
    <w:p w14:paraId="2A7C64E6" w14:textId="77777777" w:rsidR="006D2011" w:rsidRDefault="006D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D520" w14:textId="77777777" w:rsidR="00EF1744" w:rsidRDefault="00EF174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23054B66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F90955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35DAB" w14:textId="77777777" w:rsidR="006D2011" w:rsidRDefault="006D2011">
      <w:r>
        <w:separator/>
      </w:r>
    </w:p>
  </w:footnote>
  <w:footnote w:type="continuationSeparator" w:id="0">
    <w:p w14:paraId="32526090" w14:textId="77777777" w:rsidR="006D2011" w:rsidRDefault="006D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9098" w14:textId="0ED6EA42" w:rsidR="00EF1744" w:rsidRDefault="006D2011">
    <w:pPr>
      <w:pStyle w:val="Zaglavlje"/>
    </w:pPr>
    <w:r>
      <w:rPr>
        <w:noProof/>
      </w:rPr>
      <w:pict w14:anchorId="0CE380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25751" o:spid="_x0000_s2057" type="#_x0000_t136" style="position:absolute;left:0;text-align:left;margin-left:0;margin-top:0;width:405.75pt;height:81.7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39B85263" w:rsidR="00ED5196" w:rsidRDefault="006D2011" w:rsidP="00F94A5B">
    <w:pPr>
      <w:pStyle w:val="Zaglavlje"/>
      <w:spacing w:before="0"/>
    </w:pPr>
    <w:r>
      <w:rPr>
        <w:noProof/>
      </w:rPr>
      <w:pict w14:anchorId="733E57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25752" o:spid="_x0000_s2058" type="#_x0000_t136" style="position:absolute;left:0;text-align:left;margin-left:0;margin-top:0;width:405.75pt;height:81.7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4727B76B" w:rsidR="00ED5196" w:rsidRPr="00B946E6" w:rsidRDefault="006D2011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2071C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25750" o:spid="_x0000_s2056" type="#_x0000_t136" style="position:absolute;left:0;text-align:left;margin-left:0;margin-top:0;width:405.75pt;height:81.7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N  A  C  R 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DB7002"/>
    <w:multiLevelType w:val="hybridMultilevel"/>
    <w:tmpl w:val="B3DECD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F39F6"/>
    <w:multiLevelType w:val="multilevel"/>
    <w:tmpl w:val="8A962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9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12888"/>
    <w:rsid w:val="00016B8B"/>
    <w:rsid w:val="0003347D"/>
    <w:rsid w:val="00041D87"/>
    <w:rsid w:val="00047D1E"/>
    <w:rsid w:val="00060F62"/>
    <w:rsid w:val="00072B32"/>
    <w:rsid w:val="00095DF2"/>
    <w:rsid w:val="000A735A"/>
    <w:rsid w:val="000B3846"/>
    <w:rsid w:val="000C16D7"/>
    <w:rsid w:val="000D6013"/>
    <w:rsid w:val="000E16D2"/>
    <w:rsid w:val="000E797B"/>
    <w:rsid w:val="00115B00"/>
    <w:rsid w:val="00117BC7"/>
    <w:rsid w:val="00124617"/>
    <w:rsid w:val="00124BF1"/>
    <w:rsid w:val="001309B2"/>
    <w:rsid w:val="00150B5F"/>
    <w:rsid w:val="00154717"/>
    <w:rsid w:val="00155716"/>
    <w:rsid w:val="00156604"/>
    <w:rsid w:val="00156949"/>
    <w:rsid w:val="00170E21"/>
    <w:rsid w:val="001724EA"/>
    <w:rsid w:val="00184AB3"/>
    <w:rsid w:val="00196054"/>
    <w:rsid w:val="001B0371"/>
    <w:rsid w:val="001B15CF"/>
    <w:rsid w:val="001B6633"/>
    <w:rsid w:val="001B7F7F"/>
    <w:rsid w:val="001D7C23"/>
    <w:rsid w:val="001E4E9F"/>
    <w:rsid w:val="001F26FA"/>
    <w:rsid w:val="00212314"/>
    <w:rsid w:val="00213A3A"/>
    <w:rsid w:val="00231FD6"/>
    <w:rsid w:val="002372D6"/>
    <w:rsid w:val="00253716"/>
    <w:rsid w:val="002545BE"/>
    <w:rsid w:val="0026605A"/>
    <w:rsid w:val="00270C9E"/>
    <w:rsid w:val="00273069"/>
    <w:rsid w:val="00277D6C"/>
    <w:rsid w:val="00295B97"/>
    <w:rsid w:val="002A2B30"/>
    <w:rsid w:val="002C0EA8"/>
    <w:rsid w:val="002C1C32"/>
    <w:rsid w:val="002D3D61"/>
    <w:rsid w:val="002E4FB2"/>
    <w:rsid w:val="002F08BA"/>
    <w:rsid w:val="002F5E2B"/>
    <w:rsid w:val="00301218"/>
    <w:rsid w:val="00303F22"/>
    <w:rsid w:val="00304845"/>
    <w:rsid w:val="003127E6"/>
    <w:rsid w:val="00320EA1"/>
    <w:rsid w:val="003270C8"/>
    <w:rsid w:val="00331DCF"/>
    <w:rsid w:val="0033225E"/>
    <w:rsid w:val="00334FDE"/>
    <w:rsid w:val="00337FB4"/>
    <w:rsid w:val="003572E5"/>
    <w:rsid w:val="0037119E"/>
    <w:rsid w:val="00372A77"/>
    <w:rsid w:val="0038577E"/>
    <w:rsid w:val="003862D3"/>
    <w:rsid w:val="00386CA8"/>
    <w:rsid w:val="003A3D89"/>
    <w:rsid w:val="003B5AAB"/>
    <w:rsid w:val="003C23E2"/>
    <w:rsid w:val="003C506C"/>
    <w:rsid w:val="003D0EF5"/>
    <w:rsid w:val="003E3C44"/>
    <w:rsid w:val="004064A1"/>
    <w:rsid w:val="004116B5"/>
    <w:rsid w:val="00421D7A"/>
    <w:rsid w:val="00421EF4"/>
    <w:rsid w:val="00430DA5"/>
    <w:rsid w:val="004365AB"/>
    <w:rsid w:val="00437C4F"/>
    <w:rsid w:val="00447B13"/>
    <w:rsid w:val="004547EE"/>
    <w:rsid w:val="00464357"/>
    <w:rsid w:val="0047322D"/>
    <w:rsid w:val="0047495E"/>
    <w:rsid w:val="00492E7C"/>
    <w:rsid w:val="00495E40"/>
    <w:rsid w:val="004B20D0"/>
    <w:rsid w:val="004B46B7"/>
    <w:rsid w:val="004B7490"/>
    <w:rsid w:val="004C292D"/>
    <w:rsid w:val="004C7CD0"/>
    <w:rsid w:val="004D0D72"/>
    <w:rsid w:val="004F004E"/>
    <w:rsid w:val="005012BA"/>
    <w:rsid w:val="0050504C"/>
    <w:rsid w:val="00520117"/>
    <w:rsid w:val="00540765"/>
    <w:rsid w:val="005435FF"/>
    <w:rsid w:val="00557CCD"/>
    <w:rsid w:val="00560D53"/>
    <w:rsid w:val="0056359C"/>
    <w:rsid w:val="005A14D1"/>
    <w:rsid w:val="005A1CFE"/>
    <w:rsid w:val="005A2DD9"/>
    <w:rsid w:val="005D30EC"/>
    <w:rsid w:val="005D3C1F"/>
    <w:rsid w:val="005F39EA"/>
    <w:rsid w:val="00604400"/>
    <w:rsid w:val="00613B79"/>
    <w:rsid w:val="00615C93"/>
    <w:rsid w:val="00617DE8"/>
    <w:rsid w:val="00625746"/>
    <w:rsid w:val="00640AD6"/>
    <w:rsid w:val="00641A8A"/>
    <w:rsid w:val="006501A0"/>
    <w:rsid w:val="00656E60"/>
    <w:rsid w:val="00661760"/>
    <w:rsid w:val="00665564"/>
    <w:rsid w:val="00681625"/>
    <w:rsid w:val="00683E96"/>
    <w:rsid w:val="006A49E8"/>
    <w:rsid w:val="006A6425"/>
    <w:rsid w:val="006B3088"/>
    <w:rsid w:val="006B4B59"/>
    <w:rsid w:val="006B7596"/>
    <w:rsid w:val="006C303E"/>
    <w:rsid w:val="006D2011"/>
    <w:rsid w:val="006E0CFE"/>
    <w:rsid w:val="006E3CF9"/>
    <w:rsid w:val="006E53B6"/>
    <w:rsid w:val="006E7AAD"/>
    <w:rsid w:val="006F0495"/>
    <w:rsid w:val="007250C7"/>
    <w:rsid w:val="00736023"/>
    <w:rsid w:val="00740129"/>
    <w:rsid w:val="00741C57"/>
    <w:rsid w:val="00751077"/>
    <w:rsid w:val="0077434A"/>
    <w:rsid w:val="00777D64"/>
    <w:rsid w:val="007B2165"/>
    <w:rsid w:val="007B4E00"/>
    <w:rsid w:val="007D3114"/>
    <w:rsid w:val="007D462E"/>
    <w:rsid w:val="007D61EC"/>
    <w:rsid w:val="007F4396"/>
    <w:rsid w:val="007F7276"/>
    <w:rsid w:val="00802628"/>
    <w:rsid w:val="00811D62"/>
    <w:rsid w:val="00817248"/>
    <w:rsid w:val="008179D8"/>
    <w:rsid w:val="00817A34"/>
    <w:rsid w:val="00841B63"/>
    <w:rsid w:val="00842991"/>
    <w:rsid w:val="00850F6D"/>
    <w:rsid w:val="00854826"/>
    <w:rsid w:val="00854A3F"/>
    <w:rsid w:val="008601F0"/>
    <w:rsid w:val="00876D79"/>
    <w:rsid w:val="00886662"/>
    <w:rsid w:val="008B04F6"/>
    <w:rsid w:val="008B15DC"/>
    <w:rsid w:val="008B48C9"/>
    <w:rsid w:val="008C1027"/>
    <w:rsid w:val="008C27D6"/>
    <w:rsid w:val="008C648A"/>
    <w:rsid w:val="008D33BD"/>
    <w:rsid w:val="008D7E57"/>
    <w:rsid w:val="008E5658"/>
    <w:rsid w:val="008F040A"/>
    <w:rsid w:val="008F2EF1"/>
    <w:rsid w:val="008F7D1B"/>
    <w:rsid w:val="00901B57"/>
    <w:rsid w:val="00944FB5"/>
    <w:rsid w:val="009468D5"/>
    <w:rsid w:val="009477F1"/>
    <w:rsid w:val="00955956"/>
    <w:rsid w:val="00956251"/>
    <w:rsid w:val="00996569"/>
    <w:rsid w:val="009A053B"/>
    <w:rsid w:val="009B71E3"/>
    <w:rsid w:val="009C0163"/>
    <w:rsid w:val="009D3472"/>
    <w:rsid w:val="009D4A50"/>
    <w:rsid w:val="009E0D20"/>
    <w:rsid w:val="009F2BD0"/>
    <w:rsid w:val="00A06194"/>
    <w:rsid w:val="00A10276"/>
    <w:rsid w:val="00A1043C"/>
    <w:rsid w:val="00A11BB8"/>
    <w:rsid w:val="00A11E13"/>
    <w:rsid w:val="00A12E9D"/>
    <w:rsid w:val="00A13DA9"/>
    <w:rsid w:val="00A241BD"/>
    <w:rsid w:val="00A32847"/>
    <w:rsid w:val="00A5208F"/>
    <w:rsid w:val="00A6156E"/>
    <w:rsid w:val="00A7530C"/>
    <w:rsid w:val="00A95281"/>
    <w:rsid w:val="00A97516"/>
    <w:rsid w:val="00AB0DAF"/>
    <w:rsid w:val="00AC15F8"/>
    <w:rsid w:val="00AC67F0"/>
    <w:rsid w:val="00AE4CC1"/>
    <w:rsid w:val="00B21C60"/>
    <w:rsid w:val="00B247C9"/>
    <w:rsid w:val="00B35169"/>
    <w:rsid w:val="00B370B9"/>
    <w:rsid w:val="00B44CA3"/>
    <w:rsid w:val="00B543B7"/>
    <w:rsid w:val="00B55059"/>
    <w:rsid w:val="00B62554"/>
    <w:rsid w:val="00B75D7F"/>
    <w:rsid w:val="00B9014A"/>
    <w:rsid w:val="00B946E6"/>
    <w:rsid w:val="00B96863"/>
    <w:rsid w:val="00BB2608"/>
    <w:rsid w:val="00BD4677"/>
    <w:rsid w:val="00BE03A9"/>
    <w:rsid w:val="00BE0818"/>
    <w:rsid w:val="00BE1D5A"/>
    <w:rsid w:val="00BE2310"/>
    <w:rsid w:val="00BF3202"/>
    <w:rsid w:val="00C010B3"/>
    <w:rsid w:val="00C01EE7"/>
    <w:rsid w:val="00C2059B"/>
    <w:rsid w:val="00C23985"/>
    <w:rsid w:val="00C315BD"/>
    <w:rsid w:val="00C406E6"/>
    <w:rsid w:val="00C503BD"/>
    <w:rsid w:val="00C55FB2"/>
    <w:rsid w:val="00C5683C"/>
    <w:rsid w:val="00C6000F"/>
    <w:rsid w:val="00C64ADC"/>
    <w:rsid w:val="00C66227"/>
    <w:rsid w:val="00C74C51"/>
    <w:rsid w:val="00C85EA8"/>
    <w:rsid w:val="00C910AB"/>
    <w:rsid w:val="00CA2D4C"/>
    <w:rsid w:val="00CA7753"/>
    <w:rsid w:val="00CB1703"/>
    <w:rsid w:val="00CC059B"/>
    <w:rsid w:val="00CC2CF7"/>
    <w:rsid w:val="00CC4573"/>
    <w:rsid w:val="00CC6EA8"/>
    <w:rsid w:val="00CF02E1"/>
    <w:rsid w:val="00CF0549"/>
    <w:rsid w:val="00CF3AE4"/>
    <w:rsid w:val="00CF55EA"/>
    <w:rsid w:val="00CF6304"/>
    <w:rsid w:val="00CF792C"/>
    <w:rsid w:val="00D03109"/>
    <w:rsid w:val="00D035AE"/>
    <w:rsid w:val="00D04845"/>
    <w:rsid w:val="00D119F0"/>
    <w:rsid w:val="00D16631"/>
    <w:rsid w:val="00D345A5"/>
    <w:rsid w:val="00D40334"/>
    <w:rsid w:val="00D435CE"/>
    <w:rsid w:val="00D53CC7"/>
    <w:rsid w:val="00D77D0B"/>
    <w:rsid w:val="00D80375"/>
    <w:rsid w:val="00D90F90"/>
    <w:rsid w:val="00D918D6"/>
    <w:rsid w:val="00DA7135"/>
    <w:rsid w:val="00DB7D00"/>
    <w:rsid w:val="00DC515A"/>
    <w:rsid w:val="00DC59C8"/>
    <w:rsid w:val="00DC6671"/>
    <w:rsid w:val="00DC7A39"/>
    <w:rsid w:val="00DD6CB6"/>
    <w:rsid w:val="00DE70B4"/>
    <w:rsid w:val="00DF289F"/>
    <w:rsid w:val="00E00243"/>
    <w:rsid w:val="00E047F2"/>
    <w:rsid w:val="00E06A0A"/>
    <w:rsid w:val="00E06DA0"/>
    <w:rsid w:val="00E14BA4"/>
    <w:rsid w:val="00E15562"/>
    <w:rsid w:val="00E25E71"/>
    <w:rsid w:val="00E35841"/>
    <w:rsid w:val="00E3693D"/>
    <w:rsid w:val="00E4611D"/>
    <w:rsid w:val="00E50D59"/>
    <w:rsid w:val="00E519EF"/>
    <w:rsid w:val="00E61A79"/>
    <w:rsid w:val="00E62865"/>
    <w:rsid w:val="00E8463D"/>
    <w:rsid w:val="00E87542"/>
    <w:rsid w:val="00E87577"/>
    <w:rsid w:val="00E948C8"/>
    <w:rsid w:val="00E95A7C"/>
    <w:rsid w:val="00E97481"/>
    <w:rsid w:val="00EC1991"/>
    <w:rsid w:val="00EC2FFC"/>
    <w:rsid w:val="00ED5196"/>
    <w:rsid w:val="00ED646D"/>
    <w:rsid w:val="00ED65AF"/>
    <w:rsid w:val="00EE18AF"/>
    <w:rsid w:val="00EE255D"/>
    <w:rsid w:val="00EF1744"/>
    <w:rsid w:val="00EF1C36"/>
    <w:rsid w:val="00EF2DA6"/>
    <w:rsid w:val="00F03AA3"/>
    <w:rsid w:val="00F03E30"/>
    <w:rsid w:val="00F069AF"/>
    <w:rsid w:val="00F14A22"/>
    <w:rsid w:val="00F15923"/>
    <w:rsid w:val="00F23714"/>
    <w:rsid w:val="00F25881"/>
    <w:rsid w:val="00F65633"/>
    <w:rsid w:val="00F72A3A"/>
    <w:rsid w:val="00F73F57"/>
    <w:rsid w:val="00F7506E"/>
    <w:rsid w:val="00F75952"/>
    <w:rsid w:val="00F90955"/>
    <w:rsid w:val="00F93486"/>
    <w:rsid w:val="00F9385D"/>
    <w:rsid w:val="00F94A5B"/>
    <w:rsid w:val="00FB077D"/>
    <w:rsid w:val="00FB0926"/>
    <w:rsid w:val="00FC2156"/>
    <w:rsid w:val="00FC52E8"/>
    <w:rsid w:val="00FE765A"/>
    <w:rsid w:val="00FF009A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paragraph" w:styleId="StandardWeb">
    <w:name w:val="Normal (Web)"/>
    <w:basedOn w:val="Normal"/>
    <w:uiPriority w:val="99"/>
    <w:semiHidden/>
    <w:unhideWhenUsed/>
    <w:rsid w:val="004B20D0"/>
    <w:pPr>
      <w:spacing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9B3BD0-832B-481B-A653-9F379A14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Petra Jeli'</dc:creator>
  <cp:keywords/>
  <dc:description/>
  <cp:lastModifiedBy>Jelena Gladović</cp:lastModifiedBy>
  <cp:revision>19</cp:revision>
  <cp:lastPrinted>2020-07-08T10:58:00Z</cp:lastPrinted>
  <dcterms:created xsi:type="dcterms:W3CDTF">2022-12-04T17:39:00Z</dcterms:created>
  <dcterms:modified xsi:type="dcterms:W3CDTF">2022-12-09T12:30:00Z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